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60C" w:rsidRDefault="00C8160C" w:rsidP="00FF3A4F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ตัวชี้วัดตามภารกิจหลักของสำนัก/หน่วยงานตามแผนปฏิบัติราชการของสำนัก/หน่วยงาน</w:t>
      </w:r>
    </w:p>
    <w:p w:rsidR="00995B0C" w:rsidRDefault="005374C4" w:rsidP="00FF3A4F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spacing w:val="-14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</w:t>
      </w:r>
      <w:r w:rsidR="008767C9" w:rsidRPr="00932AC9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>
        <w:rPr>
          <w:rFonts w:ascii="TH SarabunPSK" w:hAnsi="TH SarabunPSK" w:cs="TH SarabunPSK" w:hint="cs"/>
          <w:b/>
          <w:bCs/>
          <w:sz w:val="30"/>
          <w:szCs w:val="30"/>
          <w:cs/>
        </w:rPr>
        <w:t>.1</w:t>
      </w:r>
      <w:r w:rsidR="00776949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995B0C" w:rsidRPr="00EA6ACC">
        <w:rPr>
          <w:rFonts w:ascii="TH SarabunPSK" w:hAnsi="TH SarabunPSK" w:cs="TH SarabunPSK" w:hint="cs"/>
          <w:b/>
          <w:bCs/>
          <w:spacing w:val="-4"/>
          <w:sz w:val="30"/>
          <w:szCs w:val="30"/>
          <w:cs/>
        </w:rPr>
        <w:t>การจัดทำร่างประกาศคณะกรรมการการอุดมศึกษา เรื่อง การตรวจสอบและ</w:t>
      </w:r>
      <w:r w:rsidR="00995B0C">
        <w:rPr>
          <w:rFonts w:ascii="TH SarabunPSK" w:hAnsi="TH SarabunPSK" w:cs="TH SarabunPSK" w:hint="cs"/>
          <w:b/>
          <w:bCs/>
          <w:spacing w:val="-4"/>
          <w:sz w:val="30"/>
          <w:szCs w:val="30"/>
          <w:cs/>
        </w:rPr>
        <w:t>ประเมินผล</w:t>
      </w:r>
    </w:p>
    <w:p w:rsidR="00995B0C" w:rsidRDefault="00995B0C" w:rsidP="00995B0C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spacing w:val="-14"/>
          <w:sz w:val="30"/>
          <w:szCs w:val="30"/>
        </w:rPr>
      </w:pPr>
      <w:r>
        <w:rPr>
          <w:rFonts w:ascii="TH SarabunPSK" w:hAnsi="TH SarabunPSK" w:cs="TH SarabunPSK"/>
          <w:b/>
          <w:bCs/>
          <w:spacing w:val="-14"/>
          <w:sz w:val="30"/>
          <w:szCs w:val="30"/>
        </w:rPr>
        <w:tab/>
      </w:r>
      <w:r>
        <w:rPr>
          <w:rFonts w:ascii="TH SarabunPSK" w:hAnsi="TH SarabunPSK" w:cs="TH SarabunPSK"/>
          <w:b/>
          <w:bCs/>
          <w:spacing w:val="-14"/>
          <w:sz w:val="30"/>
          <w:szCs w:val="30"/>
        </w:rPr>
        <w:tab/>
      </w:r>
      <w:r>
        <w:rPr>
          <w:rFonts w:ascii="TH SarabunPSK" w:hAnsi="TH SarabunPSK" w:cs="TH SarabunPSK"/>
          <w:b/>
          <w:bCs/>
          <w:spacing w:val="-14"/>
          <w:sz w:val="30"/>
          <w:szCs w:val="30"/>
        </w:rPr>
        <w:tab/>
      </w:r>
      <w:r w:rsidRPr="00EA6ACC">
        <w:rPr>
          <w:rFonts w:ascii="TH SarabunPSK" w:hAnsi="TH SarabunPSK" w:cs="TH SarabunPSK" w:hint="cs"/>
          <w:b/>
          <w:bCs/>
          <w:spacing w:val="-4"/>
          <w:sz w:val="30"/>
          <w:szCs w:val="30"/>
          <w:cs/>
        </w:rPr>
        <w:t>การจัดการศึกษานอกสถานที่ตั้งของสถาบันอุดมศึกษา พ.ศ. ...</w:t>
      </w:r>
    </w:p>
    <w:p w:rsidR="005374C4" w:rsidRPr="00995B0C" w:rsidRDefault="005374C4" w:rsidP="00995B0C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spacing w:val="-14"/>
          <w:sz w:val="30"/>
          <w:szCs w:val="30"/>
          <w:cs/>
        </w:rPr>
      </w:pP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</w:t>
      </w: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lang w:eastAsia="th-TH"/>
        </w:rPr>
        <w:t xml:space="preserve">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95B0C" w:rsidRPr="00811DC3">
        <w:rPr>
          <w:rFonts w:ascii="TH SarabunPSK" w:hAnsi="TH SarabunPSK" w:cs="TH SarabunPSK" w:hint="cs"/>
          <w:b/>
          <w:bCs/>
          <w:spacing w:val="-14"/>
          <w:sz w:val="30"/>
          <w:szCs w:val="30"/>
          <w:cs/>
        </w:rPr>
        <w:t>ระดับความสำเร็จ</w:t>
      </w: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น้ำหนัก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C216F2" w:rsidRPr="00932AC9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995B0C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12.5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>: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2E0280" w:rsidRDefault="00C54E4A" w:rsidP="002E0280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2E0280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  <w:t>-</w:t>
      </w:r>
      <w:r w:rsidR="002E0280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2E0280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2E0280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2E0280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2E0280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2E0280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2E0280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2E0280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2E0280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2E0280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2E0280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2E0280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2E0280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2E0280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2E0280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2E0280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2E0280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2E0280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5374C4" w:rsidRPr="00932AC9" w:rsidRDefault="005374C4" w:rsidP="002E0280">
      <w:pPr>
        <w:pStyle w:val="FootnoteText"/>
        <w:jc w:val="thaiDistribute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</w:t>
      </w: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  <w:t xml:space="preserve"> :</w:t>
      </w:r>
    </w:p>
    <w:p w:rsidR="00376665" w:rsidRDefault="00376665" w:rsidP="00376665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54699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 w:rsidRPr="00546994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546994">
        <w:rPr>
          <w:rFonts w:ascii="TH SarabunPSK" w:hAnsi="TH SarabunPSK" w:cs="TH SarabunPSK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7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8"/>
        <w:gridCol w:w="6964"/>
      </w:tblGrid>
      <w:tr w:rsidR="005374C4" w:rsidRPr="00932AC9" w:rsidTr="008E629D">
        <w:trPr>
          <w:trHeight w:val="67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6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376665" w:rsidRPr="00932AC9" w:rsidTr="008E629D">
        <w:trPr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32AC9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6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95B0C" w:rsidRDefault="00995B0C" w:rsidP="00995B0C">
            <w:pPr>
              <w:tabs>
                <w:tab w:val="left" w:pos="1440"/>
              </w:tabs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จัดทำร่างประกาศคณะกรรมการการอุดมศึกษา เรื่อง การตรวจสอบและประเมินผลการจัดการศึกษานอกสถานที่ตั้งของสถาบันอุดมศึกษา พ.ศ. ...</w:t>
            </w:r>
          </w:p>
        </w:tc>
      </w:tr>
      <w:tr w:rsidR="00376665" w:rsidRPr="00932AC9" w:rsidTr="008E629D">
        <w:trPr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32AC9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6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95B0C" w:rsidRDefault="00995B0C" w:rsidP="00F73DD4">
            <w:pPr>
              <w:tabs>
                <w:tab w:val="left" w:pos="1440"/>
              </w:tabs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เสนอคณะอนุกรรมการทำงานปรับปรุงเกณฑ์การประเมินการตรวจประเมินการจัดการศึกษานอกสถานที่ตั้งพิจารณาให้ความเห็นชอบ และข้อเสนอแนะ</w:t>
            </w:r>
          </w:p>
        </w:tc>
      </w:tr>
      <w:tr w:rsidR="00376665" w:rsidRPr="00932AC9" w:rsidTr="008E629D">
        <w:trPr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32AC9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6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9D" w:rsidRDefault="00995B0C" w:rsidP="00995B0C">
            <w:pPr>
              <w:tabs>
                <w:tab w:val="left" w:pos="1440"/>
              </w:tabs>
              <w:rPr>
                <w:rFonts w:ascii="TH SarabunPSK" w:hAnsi="TH SarabunPSK" w:cs="TH SarabunPSK" w:hint="cs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เสนอคณะอนุกรรมการด้านการติดตามและปร</w:t>
            </w:r>
            <w:r w:rsidR="008E629D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ะเมินผลพิจารณาให้ความเห็นชอบ และข้อ</w:t>
            </w:r>
          </w:p>
          <w:p w:rsidR="00376665" w:rsidRPr="00995B0C" w:rsidRDefault="00995B0C" w:rsidP="00995B0C">
            <w:pPr>
              <w:tabs>
                <w:tab w:val="left" w:pos="1440"/>
              </w:tabs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bookmarkStart w:id="0" w:name="_GoBack"/>
            <w:bookmarkEnd w:id="0"/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เสนอแนะ</w:t>
            </w:r>
          </w:p>
        </w:tc>
      </w:tr>
      <w:tr w:rsidR="00376665" w:rsidRPr="00932AC9" w:rsidTr="008E629D">
        <w:trPr>
          <w:trHeight w:val="7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32AC9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6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Default="00995B0C" w:rsidP="00F22F81"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เสนอคณะกรรมการการอุดมศึกษา</w:t>
            </w:r>
            <w:r w:rsidR="00F22F8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พิจารณาให้ความเห็นชอบ</w:t>
            </w:r>
          </w:p>
        </w:tc>
      </w:tr>
      <w:tr w:rsidR="00376665" w:rsidRPr="00932AC9" w:rsidTr="008E629D">
        <w:trPr>
          <w:trHeight w:val="481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32AC9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6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Default="00995B0C" w:rsidP="00F73DD4">
            <w:pPr>
              <w:jc w:val="thaiDistribute"/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เสนอประธานกรรมการการอุดมศึกษาลงนามและแจ้งเวียนให้สถาบันอุดมศึกษาทราบ/ถือปฏิบัติ</w:t>
            </w:r>
          </w:p>
        </w:tc>
      </w:tr>
    </w:tbl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รายละเอียดข้อมูลพื้นฐาน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: </w:t>
      </w:r>
    </w:p>
    <w:tbl>
      <w:tblPr>
        <w:tblW w:w="907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686"/>
        <w:gridCol w:w="1354"/>
        <w:gridCol w:w="1416"/>
        <w:gridCol w:w="1341"/>
        <w:gridCol w:w="1275"/>
      </w:tblGrid>
      <w:tr w:rsidR="005374C4" w:rsidRPr="00932AC9" w:rsidTr="00D27DF5">
        <w:tc>
          <w:tcPr>
            <w:tcW w:w="3686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54" w:type="dxa"/>
            <w:vMerge w:val="restart"/>
            <w:vAlign w:val="center"/>
          </w:tcPr>
          <w:p w:rsidR="005374C4" w:rsidRPr="00811DC3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11DC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D35FF2" w:rsidRPr="00932AC9" w:rsidTr="00D27DF5">
        <w:tc>
          <w:tcPr>
            <w:tcW w:w="3686" w:type="dxa"/>
            <w:vMerge/>
            <w:vAlign w:val="center"/>
          </w:tcPr>
          <w:p w:rsidR="00D35FF2" w:rsidRPr="00932AC9" w:rsidRDefault="00D35FF2" w:rsidP="00892E47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vMerge/>
            <w:vAlign w:val="center"/>
          </w:tcPr>
          <w:p w:rsidR="00D35FF2" w:rsidRPr="00811DC3" w:rsidRDefault="00D35FF2" w:rsidP="00892E47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D35FF2" w:rsidRPr="00932AC9" w:rsidRDefault="00376665" w:rsidP="00C95B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D35FF2" w:rsidRPr="00932AC9" w:rsidRDefault="00376665" w:rsidP="00C95B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vAlign w:val="center"/>
          </w:tcPr>
          <w:p w:rsidR="00D35FF2" w:rsidRPr="00932AC9" w:rsidRDefault="00376665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</w:tr>
      <w:tr w:rsidR="00376665" w:rsidRPr="00932AC9" w:rsidTr="00D27DF5">
        <w:trPr>
          <w:trHeight w:val="418"/>
        </w:trPr>
        <w:tc>
          <w:tcPr>
            <w:tcW w:w="3686" w:type="dxa"/>
            <w:vAlign w:val="center"/>
          </w:tcPr>
          <w:p w:rsidR="00D27DF5" w:rsidRDefault="00995B0C" w:rsidP="00D27DF5">
            <w:pPr>
              <w:pBdr>
                <w:top w:val="single" w:sz="4" w:space="1" w:color="auto"/>
              </w:pBdr>
              <w:ind w:hanging="22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811DC3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การจัดทำร่างประกาศคณะกรรมการการอุดมศึกษา</w:t>
            </w:r>
            <w:r w:rsidR="00D27DF5" w:rsidRPr="00D27DF5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เรื่อง การตรวจสอบและประเมินผลการจั</w:t>
            </w:r>
            <w:r w:rsidR="00D27DF5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ดการศึกษานอกสถานที่ตั้งของสถาบัน</w:t>
            </w:r>
          </w:p>
          <w:p w:rsidR="00376665" w:rsidRPr="00D27DF5" w:rsidRDefault="00D27DF5" w:rsidP="00D27DF5">
            <w:pPr>
              <w:pBdr>
                <w:top w:val="single" w:sz="4" w:space="1" w:color="auto"/>
              </w:pBdr>
              <w:ind w:hanging="22"/>
              <w:jc w:val="thaiDistribute"/>
              <w:rPr>
                <w:rFonts w:ascii="TH SarabunPSK" w:hAnsi="TH SarabunPSK" w:cs="TH SarabunPSK"/>
                <w:b/>
                <w:bCs/>
                <w:spacing w:val="-14"/>
                <w:sz w:val="30"/>
                <w:szCs w:val="30"/>
              </w:rPr>
            </w:pPr>
            <w:r w:rsidRPr="00D27DF5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อุดมศึกษา พ.ศ. ...</w:t>
            </w:r>
          </w:p>
        </w:tc>
        <w:tc>
          <w:tcPr>
            <w:tcW w:w="1354" w:type="dxa"/>
          </w:tcPr>
          <w:p w:rsidR="00376665" w:rsidRPr="00811DC3" w:rsidRDefault="00995B0C" w:rsidP="00376665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811DC3">
              <w:rPr>
                <w:rFonts w:ascii="TH SarabunPSK" w:eastAsia="Angsana New" w:hAnsi="TH SarabunPSK" w:cs="TH SarabunPSK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ระดับความสำเร็จ</w:t>
            </w:r>
          </w:p>
        </w:tc>
        <w:tc>
          <w:tcPr>
            <w:tcW w:w="1416" w:type="dxa"/>
          </w:tcPr>
          <w:p w:rsidR="00376665" w:rsidRPr="00932AC9" w:rsidRDefault="00995B0C" w:rsidP="00376665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376665" w:rsidRDefault="00995B0C" w:rsidP="00995B0C">
            <w:pPr>
              <w:jc w:val="center"/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376665" w:rsidRDefault="00995B0C" w:rsidP="00995B0C">
            <w:pPr>
              <w:jc w:val="center"/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 xml:space="preserve">แหล่งข้อมูล / วิธีการจัดเก็บข้อมูล </w:t>
      </w:r>
      <w:r w:rsidRPr="00932AC9">
        <w:rPr>
          <w:rFonts w:ascii="TH SarabunPSK" w:hAnsi="TH SarabunPSK" w:cs="TH SarabunPSK"/>
          <w:b/>
          <w:bCs/>
          <w:sz w:val="30"/>
          <w:szCs w:val="30"/>
        </w:rPr>
        <w:t>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667"/>
      </w:tblGrid>
      <w:tr w:rsidR="00AF19F0" w:rsidRPr="00932AC9" w:rsidTr="00D973B6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667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D973B6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2.</w:t>
            </w:r>
          </w:p>
        </w:tc>
        <w:tc>
          <w:tcPr>
            <w:tcW w:w="8667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5E2ABF" w:rsidRDefault="005E2ABF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811DC3">
        <w:rPr>
          <w:rFonts w:ascii="TH SarabunPSK" w:hAnsi="TH SarabunPSK" w:cs="TH SarabunPSK" w:hint="cs"/>
          <w:sz w:val="30"/>
          <w:szCs w:val="30"/>
          <w:cs/>
        </w:rPr>
        <w:t>.............................................</w:t>
      </w:r>
      <w:r w:rsidRPr="00501C23"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811DC3">
        <w:rPr>
          <w:rFonts w:ascii="TH SarabunPSK" w:hAnsi="TH SarabunPSK" w:cs="TH SarabunPSK"/>
          <w:color w:val="000000"/>
          <w:sz w:val="30"/>
          <w:szCs w:val="30"/>
        </w:rPr>
        <w:t>…………………………………….</w:t>
      </w:r>
    </w:p>
    <w:p w:rsidR="00095820" w:rsidRPr="00D27DF5" w:rsidRDefault="00B3100A" w:rsidP="00D27DF5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="00EF7A6B">
        <w:rPr>
          <w:rFonts w:ascii="TH SarabunPSK" w:hAnsi="TH SarabunPSK" w:cs="TH SarabunPSK"/>
          <w:color w:val="000000"/>
          <w:sz w:val="30"/>
          <w:szCs w:val="30"/>
        </w:rPr>
        <w:t xml:space="preserve"> </w:t>
      </w:r>
      <w:r w:rsidR="00811DC3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</w:t>
      </w:r>
      <w:r w:rsidR="00EF7A6B">
        <w:rPr>
          <w:rFonts w:ascii="TH SarabunPSK" w:hAnsi="TH SarabunPSK" w:cs="TH SarabunPSK" w:hint="cs"/>
          <w:color w:val="000000"/>
          <w:sz w:val="30"/>
          <w:szCs w:val="30"/>
          <w:cs/>
        </w:rPr>
        <w:t>.......</w:t>
      </w:r>
      <w:r w:rsidRPr="00501C23">
        <w:rPr>
          <w:rFonts w:ascii="TH SarabunPSK" w:hAnsi="TH SarabunPSK" w:cs="TH SarabunPSK" w:hint="cs"/>
          <w:color w:val="000000"/>
          <w:sz w:val="30"/>
          <w:szCs w:val="30"/>
          <w:cs/>
        </w:rPr>
        <w:tab/>
      </w: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811DC3">
        <w:rPr>
          <w:rFonts w:ascii="TH SarabunPSK" w:hAnsi="TH SarabunPSK" w:cs="TH SarabunPSK"/>
          <w:color w:val="000000"/>
          <w:sz w:val="30"/>
          <w:szCs w:val="30"/>
        </w:rPr>
        <w:t>…………………………………….</w:t>
      </w:r>
    </w:p>
    <w:sectPr w:rsidR="00095820" w:rsidRPr="00D27DF5" w:rsidSect="005E2A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568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0B2C" w:rsidRDefault="00F30B2C" w:rsidP="007C7324">
      <w:r>
        <w:separator/>
      </w:r>
    </w:p>
  </w:endnote>
  <w:endnote w:type="continuationSeparator" w:id="0">
    <w:p w:rsidR="00F30B2C" w:rsidRDefault="00F30B2C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6F64" w:rsidRDefault="008F6F6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6F64" w:rsidRDefault="008F6F6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6F64" w:rsidRDefault="008F6F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0B2C" w:rsidRDefault="00F30B2C" w:rsidP="007C7324">
      <w:r>
        <w:separator/>
      </w:r>
    </w:p>
  </w:footnote>
  <w:footnote w:type="continuationSeparator" w:id="0">
    <w:p w:rsidR="00F30B2C" w:rsidRDefault="00F30B2C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6F64" w:rsidRDefault="008F6F6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6F64" w:rsidRDefault="008F6F64" w:rsidP="008F6F64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-461645</wp:posOffset>
              </wp:positionH>
              <wp:positionV relativeFrom="paragraph">
                <wp:posOffset>-76835</wp:posOffset>
              </wp:positionV>
              <wp:extent cx="6333490" cy="457200"/>
              <wp:effectExtent l="0" t="0" r="10160" b="0"/>
              <wp:wrapNone/>
              <wp:docPr id="5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6333490" cy="457200"/>
                        <a:chOff x="0" y="0"/>
                        <a:chExt cx="9029" cy="720"/>
                      </a:xfrm>
                    </wpg:grpSpPr>
                    <wps:wsp>
                      <wps:cNvPr id="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85" y="0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F6F64" w:rsidRDefault="008F6F64" w:rsidP="008F6F6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cs="Browallia New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รายละเอียดตัวชี้วัดการประเมินผลการปฏิบัติราชการของสำนักติดตามและประเมินผลอุดมศึกษา</w:t>
                            </w:r>
                          </w:p>
                          <w:p w:rsidR="008F6F64" w:rsidRDefault="008F6F64" w:rsidP="008F6F6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7" name="Picture 7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388" y="67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8" name="Line 4"/>
                      <wps:cNvCnPr/>
                      <wps:spPr bwMode="auto">
                        <a:xfrm>
                          <a:off x="0" y="702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" o:spid="_x0000_s1026" style="position:absolute;margin-left:-36.35pt;margin-top:-6.05pt;width:498.7pt;height:36pt;z-index:251657216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885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<v:textbox>
                  <w:txbxContent>
                    <w:p w:rsidR="008F6F64" w:rsidRDefault="008F6F64" w:rsidP="008F6F6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cs="Browallia New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รายละเอียดตัวชี้วัดการประเมินผลการปฏิบัติราชการของสำนักติดตามและประเมินผลอุดมศึกษา</w:t>
                      </w:r>
                    </w:p>
                    <w:p w:rsidR="008F6F64" w:rsidRDefault="008F6F64" w:rsidP="008F6F6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8" type="#_x0000_t75" alt="MUALogo" style="position:absolute;left:8388;top:67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EQR6PCAAAA2gAAAA8AAABkcnMvZG93bnJldi54bWxEj0uLwkAQhO8L/oehBW/rRBFXY0YRQRDx&#10;svGBxybTeZBMT8iMmv33O8LCHouq+opKNr1pxJM6V1lWMBlHIIgzqysuFFzO+88FCOeRNTaWScEP&#10;OdisBx8Jxtq++JueqS9EgLCLUUHpfRtL6bKSDLqxbYmDl9vOoA+yK6Tu8BXgppHTKJpLgxWHhRJb&#10;2pWU1enDKLjTnO71aXY93Nz+nKf18toftVKjYb9dgfDU+//wX/ugFXzB+0q4AXL9C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xEEejwgAAANoAAAAPAAAAAAAAAAAAAAAAAJ8C&#10;AABkcnMvZG93bnJldi54bWxQSwUGAAAAAAQABAD3AAAAjgMAAAAA&#10;">
                <v:imagedata r:id="rId2" o:title="MUALogo" blacklevel="1966f"/>
              </v:shape>
              <v:line id="Line 4" o:spid="_x0000_s1029" style="position:absolute;visibility:visible;mso-wrap-style:square" from="0,702" to="9000,7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NQ9MAAAADaAAAADwAAAGRycy9kb3ducmV2LnhtbERPu27CMBTdK/UfrIvEVhw6UJRiEIqE&#10;hNolDV26Xdm3SSC+TmM3D74eD0iMR+e92Y22ET11vnasYLlIQBBrZ2ouFXyfDi9rED4gG2wck4KJ&#10;POy2z08bTI0b+Iv6IpQihrBPUUEVQptK6XVFFv3CtcSR+3WdxRBhV0rT4RDDbSNfk2QlLdYcGyps&#10;KatIX4p/q+AjH/dZibrhXF4zPZ3ffvq/T6Xms3H/DiLQGB7iu/toFMSt8Uq8AXJ7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ATUPTAAAAA2gAAAA8AAAAAAAAAAAAAAAAA&#10;oQIAAGRycy9kb3ducmV2LnhtbFBLBQYAAAAABAAEAPkAAACOAwAAAAA=&#10;" strokecolor="white"/>
            </v:group>
          </w:pict>
        </mc:Fallback>
      </mc:AlternateContent>
    </w:r>
  </w:p>
  <w:p w:rsidR="007C7324" w:rsidRPr="008F6F64" w:rsidRDefault="007C7324" w:rsidP="008F6F6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6F64" w:rsidRDefault="008F6F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CB7"/>
    <w:rsid w:val="00012ED0"/>
    <w:rsid w:val="000778D4"/>
    <w:rsid w:val="00095820"/>
    <w:rsid w:val="000C3FBF"/>
    <w:rsid w:val="000E5AFB"/>
    <w:rsid w:val="00111F93"/>
    <w:rsid w:val="001D5F4A"/>
    <w:rsid w:val="00200817"/>
    <w:rsid w:val="002013E6"/>
    <w:rsid w:val="00210A35"/>
    <w:rsid w:val="002425D0"/>
    <w:rsid w:val="00247726"/>
    <w:rsid w:val="002A3F2D"/>
    <w:rsid w:val="002E0280"/>
    <w:rsid w:val="00310C12"/>
    <w:rsid w:val="003339F5"/>
    <w:rsid w:val="0034377A"/>
    <w:rsid w:val="003553DF"/>
    <w:rsid w:val="00376665"/>
    <w:rsid w:val="003836B1"/>
    <w:rsid w:val="0038412D"/>
    <w:rsid w:val="00392F56"/>
    <w:rsid w:val="003A77A9"/>
    <w:rsid w:val="003B06A1"/>
    <w:rsid w:val="0040330B"/>
    <w:rsid w:val="0043205B"/>
    <w:rsid w:val="00433B1E"/>
    <w:rsid w:val="00447FBD"/>
    <w:rsid w:val="004545A4"/>
    <w:rsid w:val="00464C08"/>
    <w:rsid w:val="004768FD"/>
    <w:rsid w:val="004A61EA"/>
    <w:rsid w:val="004E2CC1"/>
    <w:rsid w:val="004E5483"/>
    <w:rsid w:val="0051089E"/>
    <w:rsid w:val="005223A2"/>
    <w:rsid w:val="005374C4"/>
    <w:rsid w:val="00567082"/>
    <w:rsid w:val="005E2ABF"/>
    <w:rsid w:val="005F5D6F"/>
    <w:rsid w:val="00632D81"/>
    <w:rsid w:val="006A1F9F"/>
    <w:rsid w:val="006A4C41"/>
    <w:rsid w:val="007105A3"/>
    <w:rsid w:val="00776949"/>
    <w:rsid w:val="007A12A4"/>
    <w:rsid w:val="007C7324"/>
    <w:rsid w:val="007E1078"/>
    <w:rsid w:val="00806D0B"/>
    <w:rsid w:val="00811DC3"/>
    <w:rsid w:val="00816C70"/>
    <w:rsid w:val="00823220"/>
    <w:rsid w:val="00857003"/>
    <w:rsid w:val="00862C59"/>
    <w:rsid w:val="008767C9"/>
    <w:rsid w:val="00892E47"/>
    <w:rsid w:val="00893057"/>
    <w:rsid w:val="008B24EA"/>
    <w:rsid w:val="008E629D"/>
    <w:rsid w:val="008F6B9A"/>
    <w:rsid w:val="008F6F64"/>
    <w:rsid w:val="00932AC9"/>
    <w:rsid w:val="009373AC"/>
    <w:rsid w:val="009679B4"/>
    <w:rsid w:val="009926AE"/>
    <w:rsid w:val="00995B0C"/>
    <w:rsid w:val="009D1FB3"/>
    <w:rsid w:val="009E6CB7"/>
    <w:rsid w:val="009E7232"/>
    <w:rsid w:val="00A12D0E"/>
    <w:rsid w:val="00A27710"/>
    <w:rsid w:val="00A36517"/>
    <w:rsid w:val="00A76D10"/>
    <w:rsid w:val="00A832C3"/>
    <w:rsid w:val="00A85442"/>
    <w:rsid w:val="00AF19F0"/>
    <w:rsid w:val="00B3100A"/>
    <w:rsid w:val="00B423C7"/>
    <w:rsid w:val="00B62048"/>
    <w:rsid w:val="00B756B8"/>
    <w:rsid w:val="00BA6F4E"/>
    <w:rsid w:val="00BD1ED1"/>
    <w:rsid w:val="00BD5C25"/>
    <w:rsid w:val="00C216F2"/>
    <w:rsid w:val="00C24AE9"/>
    <w:rsid w:val="00C50638"/>
    <w:rsid w:val="00C54E4A"/>
    <w:rsid w:val="00C8160C"/>
    <w:rsid w:val="00C95B8C"/>
    <w:rsid w:val="00CA68CA"/>
    <w:rsid w:val="00CE1C85"/>
    <w:rsid w:val="00D27DF5"/>
    <w:rsid w:val="00D35FF2"/>
    <w:rsid w:val="00D973B6"/>
    <w:rsid w:val="00DA413D"/>
    <w:rsid w:val="00DD56EA"/>
    <w:rsid w:val="00E473C4"/>
    <w:rsid w:val="00EA352E"/>
    <w:rsid w:val="00EF7A6B"/>
    <w:rsid w:val="00F22F81"/>
    <w:rsid w:val="00F30B2C"/>
    <w:rsid w:val="00F31579"/>
    <w:rsid w:val="00F73DD4"/>
    <w:rsid w:val="00F97B41"/>
    <w:rsid w:val="00FA729F"/>
    <w:rsid w:val="00FD4EED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53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DDC3B-FB61-4B7F-AE44-04AFCA282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61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ณัฐรพี คงเคารพธรรม</cp:lastModifiedBy>
  <cp:revision>32</cp:revision>
  <cp:lastPrinted>2013-03-01T03:26:00Z</cp:lastPrinted>
  <dcterms:created xsi:type="dcterms:W3CDTF">2016-02-11T02:30:00Z</dcterms:created>
  <dcterms:modified xsi:type="dcterms:W3CDTF">2018-02-01T08:19:00Z</dcterms:modified>
</cp:coreProperties>
</file>